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37463" w14:textId="77777777" w:rsidR="00F24CA2" w:rsidRDefault="00F24CA2" w:rsidP="00F24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SHIRWODE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494B264" w14:textId="77777777" w:rsidR="00F24CA2" w:rsidRDefault="00F24CA2" w:rsidP="00F24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578C5130" w14:textId="77777777" w:rsidR="00F24CA2" w:rsidRDefault="00F24CA2" w:rsidP="00F24CA2">
      <w:pPr>
        <w:rPr>
          <w:rFonts w:ascii="Times New Roman" w:hAnsi="Times New Roman" w:cs="Times New Roman"/>
        </w:rPr>
      </w:pPr>
    </w:p>
    <w:p w14:paraId="3D137461" w14:textId="77777777" w:rsidR="00F24CA2" w:rsidRDefault="00F24CA2" w:rsidP="00F24CA2">
      <w:pPr>
        <w:rPr>
          <w:rFonts w:ascii="Times New Roman" w:hAnsi="Times New Roman" w:cs="Times New Roman"/>
        </w:rPr>
      </w:pPr>
    </w:p>
    <w:p w14:paraId="2E649431" w14:textId="77777777" w:rsidR="00F24CA2" w:rsidRDefault="00F24CA2" w:rsidP="00F24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Stokdale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Raskelf</w:t>
      </w:r>
      <w:proofErr w:type="spellEnd"/>
      <w:r>
        <w:rPr>
          <w:rFonts w:ascii="Times New Roman" w:hAnsi="Times New Roman" w:cs="Times New Roman"/>
        </w:rPr>
        <w:t>, North Riding</w:t>
      </w:r>
    </w:p>
    <w:p w14:paraId="6395E54E" w14:textId="77777777" w:rsidR="00F24CA2" w:rsidRDefault="00F24CA2" w:rsidP="00F24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Yorkshire(q.v.), John </w:t>
      </w:r>
      <w:proofErr w:type="spellStart"/>
      <w:r>
        <w:rPr>
          <w:rFonts w:ascii="Times New Roman" w:hAnsi="Times New Roman" w:cs="Times New Roman"/>
        </w:rPr>
        <w:t>Slyngesby</w:t>
      </w:r>
      <w:proofErr w:type="spellEnd"/>
      <w:r>
        <w:rPr>
          <w:rFonts w:ascii="Times New Roman" w:hAnsi="Times New Roman" w:cs="Times New Roman"/>
        </w:rPr>
        <w:t xml:space="preserve"> of Hunger </w:t>
      </w:r>
      <w:proofErr w:type="spellStart"/>
      <w:r>
        <w:rPr>
          <w:rFonts w:ascii="Times New Roman" w:hAnsi="Times New Roman" w:cs="Times New Roman"/>
        </w:rPr>
        <w:t>Stodeley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14:paraId="088AC272" w14:textId="77777777" w:rsidR="00F24CA2" w:rsidRDefault="00F24CA2" w:rsidP="00F24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Roland </w:t>
      </w:r>
      <w:proofErr w:type="spellStart"/>
      <w:r>
        <w:rPr>
          <w:rFonts w:ascii="Times New Roman" w:hAnsi="Times New Roman" w:cs="Times New Roman"/>
        </w:rPr>
        <w:t>Parkere</w:t>
      </w:r>
      <w:proofErr w:type="spellEnd"/>
      <w:r>
        <w:rPr>
          <w:rFonts w:ascii="Times New Roman" w:hAnsi="Times New Roman" w:cs="Times New Roman"/>
        </w:rPr>
        <w:t xml:space="preserve"> of Ripon, West Riding of Yorkshire.</w:t>
      </w:r>
    </w:p>
    <w:p w14:paraId="4E525279" w14:textId="77777777" w:rsidR="00F24CA2" w:rsidRDefault="00F24CA2" w:rsidP="00F24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732DB9A" w14:textId="77777777" w:rsidR="00F24CA2" w:rsidRDefault="00F24CA2" w:rsidP="00F24CA2">
      <w:pPr>
        <w:rPr>
          <w:rFonts w:ascii="Times New Roman" w:hAnsi="Times New Roman" w:cs="Times New Roman"/>
        </w:rPr>
      </w:pPr>
    </w:p>
    <w:p w14:paraId="051F6F27" w14:textId="77777777" w:rsidR="00F24CA2" w:rsidRDefault="00F24CA2" w:rsidP="00F24CA2">
      <w:pPr>
        <w:rPr>
          <w:rFonts w:ascii="Times New Roman" w:hAnsi="Times New Roman" w:cs="Times New Roman"/>
        </w:rPr>
      </w:pPr>
    </w:p>
    <w:p w14:paraId="21F7D43B" w14:textId="77777777" w:rsidR="00F24CA2" w:rsidRDefault="00F24CA2" w:rsidP="00F24C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January 2019</w:t>
      </w:r>
    </w:p>
    <w:p w14:paraId="227AE243" w14:textId="77777777" w:rsidR="006B2F86" w:rsidRPr="00E71FC3" w:rsidRDefault="00F24C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06EC5" w14:textId="77777777" w:rsidR="00F24CA2" w:rsidRDefault="00F24CA2" w:rsidP="00E71FC3">
      <w:r>
        <w:separator/>
      </w:r>
    </w:p>
  </w:endnote>
  <w:endnote w:type="continuationSeparator" w:id="0">
    <w:p w14:paraId="1E0815B4" w14:textId="77777777" w:rsidR="00F24CA2" w:rsidRDefault="00F24CA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794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6D7E4" w14:textId="77777777" w:rsidR="00F24CA2" w:rsidRDefault="00F24CA2" w:rsidP="00E71FC3">
      <w:r>
        <w:separator/>
      </w:r>
    </w:p>
  </w:footnote>
  <w:footnote w:type="continuationSeparator" w:id="0">
    <w:p w14:paraId="79FEB6DC" w14:textId="77777777" w:rsidR="00F24CA2" w:rsidRDefault="00F24CA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CA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138CA"/>
  <w15:chartTrackingRefBased/>
  <w15:docId w15:val="{2572E701-0F06-480C-96FD-3D3AA319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4CA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24C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2019-01-06T20:55:00Z</dcterms:created>
  <dcterms:modified xsi:type="dcterms:W3CDTF">2019-01-06T20:56:00Z</dcterms:modified>
</cp:coreProperties>
</file>